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E7AE866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bookmarkStart w:name="_GoBack" w:id="0"/>
      <w:bookmarkEnd w:id="0"/>
    </w:p>
    <w:p w:rsidR="00A12F94" w:rsidP="00A12F94" w:rsidRDefault="0071620A" w14:paraId="73E2F6FE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12F94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19345D10" w14:textId="301059A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</w:t>
      </w:r>
      <w:r w:rsidR="00A12F94">
        <w:rPr>
          <w:rFonts w:ascii="Corbel" w:hAnsi="Corbel"/>
          <w:i/>
          <w:sz w:val="24"/>
          <w:szCs w:val="24"/>
        </w:rPr>
        <w:t xml:space="preserve">                                                                 </w:t>
      </w:r>
      <w:r>
        <w:rPr>
          <w:rFonts w:ascii="Corbel" w:hAnsi="Corbel"/>
          <w:i/>
          <w:sz w:val="24"/>
          <w:szCs w:val="24"/>
        </w:rPr>
        <w:t xml:space="preserve">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46F34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C070CA">
        <w:rPr>
          <w:rFonts w:ascii="Corbel" w:hAnsi="Corbel"/>
          <w:sz w:val="20"/>
          <w:szCs w:val="20"/>
        </w:rPr>
        <w:t>202</w:t>
      </w:r>
      <w:r w:rsidR="00A12F94">
        <w:rPr>
          <w:rFonts w:ascii="Corbel" w:hAnsi="Corbel"/>
          <w:sz w:val="20"/>
          <w:szCs w:val="20"/>
        </w:rPr>
        <w:t>4</w:t>
      </w:r>
      <w:r w:rsidR="00C070CA">
        <w:rPr>
          <w:rFonts w:ascii="Corbel" w:hAnsi="Corbel"/>
          <w:sz w:val="20"/>
          <w:szCs w:val="20"/>
        </w:rPr>
        <w:t>/202</w:t>
      </w:r>
      <w:r w:rsidR="00A12F94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55326903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41B4BFA9" w14:textId="5BEC00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Pr="009C54AE" w:rsidR="0085747A" w:rsidTr="55326903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55326903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1ACB" w14:paraId="77C22F8B" w14:textId="2A7A6B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55326903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1ACB" w14:paraId="05234094" w14:textId="31A5FA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55326903" w14:paraId="3FF9E5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5666C755" w14:textId="566E79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55326903" w14:paraId="175D6E01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3A277918" w14:textId="33DE11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Pr="009C54AE" w:rsidR="0085747A" w:rsidTr="55326903" w14:paraId="6E67EA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3DF801C0" w14:textId="5745CE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55326903" w14:paraId="75ABF26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36E58" w14:paraId="09B4BC64" w14:textId="1452D9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55326903" w14:paraId="15CBCD2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2129" w14:paraId="3F14A35C" w14:textId="1B32AC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1D3DE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Pr="009C54AE" w:rsidR="0085747A" w:rsidTr="55326903" w14:paraId="4DBB036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shd w:val="clear" w:color="auto" w:fill="auto"/>
            <w:tcMar/>
            <w:vAlign w:val="center"/>
          </w:tcPr>
          <w:p w:rsidRPr="0092264E" w:rsidR="0085747A" w:rsidP="009C54AE" w:rsidRDefault="00112129" w14:paraId="37E0FF9D" w14:textId="2D875E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 w:rsidR="00584E6A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55326903" w14:paraId="13B16DC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112129" w14:paraId="1E007C68" w14:textId="38AD6F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55326903" w14:paraId="571FE83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5326903" w:rsidRDefault="0092264E" w14:paraId="7A3179F0" w14:textId="72B9F70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55326903" w:rsidR="444DF46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55326903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r hab.</w:t>
            </w:r>
            <w:r w:rsidRPr="55326903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Wojciech </w:t>
            </w:r>
            <w:r w:rsidRPr="55326903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55326903" w:rsidR="17304C1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85747A" w:rsidTr="55326903" w14:paraId="367BD83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2A2B163" w14:textId="3D506B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A4E24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A4E24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1D3DE0" w14:paraId="7641C309" w14:textId="42D0FC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36E58" w14:paraId="53E4345E" w14:textId="7B0FE0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1BFEB4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36E58" w14:paraId="195F5311" w14:textId="2B7054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7E1E430A" w14:textId="7EBF95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6752181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37434E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92264E" w14:paraId="492E0375" w14:textId="276631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0789ED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C070CA">
        <w:rPr>
          <w:rFonts w:ascii="Corbel" w:hAnsi="Corbel"/>
          <w:smallCaps w:val="0"/>
          <w:szCs w:val="24"/>
        </w:rPr>
        <w:t xml:space="preserve"> (z toku): </w:t>
      </w:r>
      <w:r w:rsidRPr="00AE4C30" w:rsidR="00C070CA">
        <w:rPr>
          <w:rFonts w:ascii="Corbel" w:hAnsi="Corbel"/>
          <w:b w:val="0"/>
          <w:smallCaps w:val="0"/>
          <w:szCs w:val="24"/>
        </w:rPr>
        <w:t>zaliczenie</w:t>
      </w:r>
      <w:r w:rsidRPr="00AE4C30" w:rsidR="0057114C"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92264E" w:rsidRDefault="0092264E" w14:paraId="443A7D53" w14:textId="2300ECD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264E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F714DE" w:rsidR="0085747A" w:rsidP="009C54AE" w:rsidRDefault="0092264E" w14:paraId="5969A5D0" w14:textId="1F09E7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Pr="009C54AE" w:rsidR="0085747A" w:rsidTr="0092264E" w14:paraId="6A88AE9D" w14:textId="77777777">
        <w:tc>
          <w:tcPr>
            <w:tcW w:w="843" w:type="dxa"/>
            <w:vAlign w:val="center"/>
          </w:tcPr>
          <w:p w:rsidRPr="009C54AE" w:rsidR="0085747A" w:rsidP="009C54AE" w:rsidRDefault="0092264E" w14:paraId="53E01975" w14:textId="6F1136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F714DE" w:rsidR="0085747A" w:rsidP="009C54AE" w:rsidRDefault="0092264E" w14:paraId="573D6CED" w14:textId="1D0884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Pr="009C54AE" w:rsidR="0085747A" w:rsidTr="0092264E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4FAF8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F714DE" w:rsidR="0085747A" w:rsidP="009C54AE" w:rsidRDefault="0092264E" w14:paraId="42B5C422" w14:textId="36E8B0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 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9C54AE" w:rsidR="0085747A" w:rsidTr="00240F6B" w14:paraId="71799CCC" w14:textId="77777777">
        <w:tc>
          <w:tcPr>
            <w:tcW w:w="1680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Pr="009C54AE" w:rsidR="0085747A" w:rsidP="00C05F44" w:rsidRDefault="0085747A" w14:paraId="64FD88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A21E88" w:rsidTr="00112129" w14:paraId="5DA6F6F8" w14:textId="77777777">
        <w:tc>
          <w:tcPr>
            <w:tcW w:w="1680" w:type="dxa"/>
          </w:tcPr>
          <w:p w:rsidRPr="009C54AE" w:rsidR="00A21E88" w:rsidP="00A21E88" w:rsidRDefault="00A21E88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Pr="00DD708E" w:rsidR="00A21E88" w:rsidP="00A21E88" w:rsidRDefault="00A21E88" w14:paraId="35EA18B1" w14:textId="7BF8C54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potrzebę: inicjacji technicznej, kształtowania umiejętności technicznych dzieci w wieku przedszkolnym i wczesnoszkolnym oraz wpływ zabaw manipulacyjnych, konstrukcyjnych i zadań wytwórczych na kształtowanie ich umiejętności technicznych. 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70C200D6" w14:textId="3DAFD78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A21E88" w:rsidTr="00112129" w14:paraId="7BB952D5" w14:textId="77777777">
        <w:tc>
          <w:tcPr>
            <w:tcW w:w="1680" w:type="dxa"/>
          </w:tcPr>
          <w:p w:rsidRPr="009C54AE" w:rsidR="00A21E88" w:rsidP="00A21E88" w:rsidRDefault="00A21E88" w14:paraId="22350505" w14:textId="12F2D2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Pr="00DD708E" w:rsidR="00A21E88" w:rsidP="00A21E88" w:rsidRDefault="00A21E88" w14:paraId="670E5A2B" w14:textId="52849CF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i wyjaśni istotę metod i form projektowania oceniania działań technicznych dziecka lub ucznia; 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2CA61D28" w14:textId="54AF300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A21E88" w:rsidTr="00112129" w14:paraId="664FC6A1" w14:textId="77777777">
        <w:tc>
          <w:tcPr>
            <w:tcW w:w="1680" w:type="dxa"/>
          </w:tcPr>
          <w:p w:rsidRPr="009C54AE" w:rsidR="00A21E88" w:rsidP="00A21E88" w:rsidRDefault="00A21E88" w14:paraId="695D7137" w14:textId="58FCE8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Pr="00DD708E" w:rsidR="00A21E88" w:rsidP="00A21E88" w:rsidRDefault="00A21E88" w14:paraId="40CD451D" w14:textId="39660F4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Projektuje zabawy manipulacyjne i konstrukcyjne odpowiednio dobierając materiały i środki oraz metody nauczania.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1DE14639" w14:textId="0C4650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A21E88" w:rsidTr="00112129" w14:paraId="5ECFC366" w14:textId="77777777">
        <w:tc>
          <w:tcPr>
            <w:tcW w:w="1680" w:type="dxa"/>
          </w:tcPr>
          <w:p w:rsidRPr="009C54AE" w:rsidR="00A21E88" w:rsidP="00A21E88" w:rsidRDefault="00A21E88" w14:paraId="1D840B19" w14:textId="4ED7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Pr="00DD708E" w:rsidR="00A21E88" w:rsidP="00A21E88" w:rsidRDefault="00A21E88" w14:paraId="6DAA742E" w14:textId="65AF0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Zaprojektuje wykorzystując opanowane umiejętności projektowania lekcji z uwzględnieniem prawidłowo określonych celów lekcji, umiejętności, postaw, doboru strategii, metod i środków dydaktycznych oraz treści nauczania sekwencję działań technicznych pozwalających na identyfikację oraz rozbudzanie zainteresowań i pasji technicznych u dzieci i uczniów.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3F37E818" w14:textId="5612049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A21E88" w:rsidTr="00112129" w14:paraId="6AFBBB2F" w14:textId="77777777">
        <w:tc>
          <w:tcPr>
            <w:tcW w:w="1680" w:type="dxa"/>
          </w:tcPr>
          <w:p w:rsidRPr="009C54AE" w:rsidR="00A21E88" w:rsidP="00A21E88" w:rsidRDefault="00A21E88" w14:paraId="45F1AC1F" w14:textId="3E379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Pr="00DD708E" w:rsidR="00A21E88" w:rsidP="00A21E88" w:rsidRDefault="00A21E88" w14:paraId="6365098F" w14:textId="2130BC2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 xml:space="preserve">Projektuje działania techniczne rozwijające kreatywność, krytyczną refleksję i umiejętność indywidualnego i zespołowego rozwiązywania problemów technicznych.  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362CAD28" w14:textId="009D24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Pr="009C54AE" w:rsidR="00A21E88" w:rsidTr="00112129" w14:paraId="370C1B14" w14:textId="77777777">
        <w:tc>
          <w:tcPr>
            <w:tcW w:w="1680" w:type="dxa"/>
          </w:tcPr>
          <w:p w:rsidRPr="009C54AE" w:rsidR="00A21E88" w:rsidP="00A21E88" w:rsidRDefault="00A21E88" w14:paraId="356FD8C3" w14:textId="52275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Pr="00DD708E" w:rsidR="00A21E88" w:rsidP="00A21E88" w:rsidRDefault="00A21E88" w14:paraId="1EDB7926" w14:textId="45810E1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Aranżuje i monitoruje zespołowe zabawy w zakresie działalności technicznej dzieci i uczniów.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64C36525" w14:textId="03063BCC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A21E88" w:rsidTr="00112129" w14:paraId="6CEBEBA0" w14:textId="77777777">
        <w:tc>
          <w:tcPr>
            <w:tcW w:w="1680" w:type="dxa"/>
          </w:tcPr>
          <w:p w:rsidRPr="009C54AE" w:rsidR="00A21E88" w:rsidP="00A21E88" w:rsidRDefault="00A21E88" w14:paraId="16B69F09" w14:textId="0E567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Pr="00DD708E" w:rsidR="00A21E88" w:rsidP="00A21E88" w:rsidRDefault="00A21E88" w14:paraId="76FFDE47" w14:textId="524B018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Identyfikuje zachowania uczniów i uwzględnia ich indywidualne potrzeby i możliwości podczas projektowania zadań technicznych i zabaw konstrukcyjnych.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50FF4AF8" w14:textId="2790ACC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A21E88" w:rsidTr="00112129" w14:paraId="0B594A15" w14:textId="77777777">
        <w:tc>
          <w:tcPr>
            <w:tcW w:w="1680" w:type="dxa"/>
          </w:tcPr>
          <w:p w:rsidRPr="009C54AE" w:rsidR="00A21E88" w:rsidP="00A21E88" w:rsidRDefault="00A21E88" w14:paraId="5D0C2D6E" w14:textId="4582F3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5" w:type="dxa"/>
          </w:tcPr>
          <w:p w:rsidRPr="00DD708E" w:rsidR="00A21E88" w:rsidP="00A21E88" w:rsidRDefault="00A21E88" w14:paraId="3737AB34" w14:textId="2E8412E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Tworzy sytuacje wychowawczo-dydaktyczne zachęcające dzieci lub uczniów do analizowania prostych rozwiązań technicznych rozwijających ich wiedzę na temat urządzeń technicznych z bliższego i dalszego otoczenia.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6DAFC65A" w14:textId="74417A4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A21E88" w:rsidTr="00112129" w14:paraId="2C216269" w14:textId="77777777">
        <w:tc>
          <w:tcPr>
            <w:tcW w:w="1680" w:type="dxa"/>
          </w:tcPr>
          <w:p w:rsidRPr="009C54AE" w:rsidR="00A21E88" w:rsidP="00A21E88" w:rsidRDefault="00A21E88" w14:paraId="512D841A" w14:textId="7CFB56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5" w:type="dxa"/>
          </w:tcPr>
          <w:p w:rsidRPr="00DD708E" w:rsidR="00A21E88" w:rsidP="00A21E88" w:rsidRDefault="00A21E88" w14:paraId="5A31B322" w14:textId="6B38E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smallCaps w:val="0"/>
              </w:rPr>
              <w:t>Propaguje działania związane z rozwojem zainteresowań technicznych dzieci w wieku przedszkolnym i wczesnoszkolnym i burzeniem stereotypów płci dotyczących uzdolnień technicznych.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3FB20973" w14:textId="35880D6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9C54AE" w:rsidRDefault="0085747A" w14:paraId="2C07462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1D3DE0" w:rsidR="00961888" w:rsidP="00961888" w:rsidRDefault="00961888" w14:paraId="7D6EF0D5" w14:textId="0F6D3D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Uzasadnienie potrzeby wychowania technicznego jako dziedziny wychowania ogólnego:</w:t>
            </w:r>
          </w:p>
          <w:p w:rsidRPr="001D3DE0" w:rsidR="00961888" w:rsidP="00961888" w:rsidRDefault="00961888" w14:paraId="241A221A" w14:textId="24A2225B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jaka była geneza wychowania technicznego (slojd, prace ręczne, zajęcia praktyczno-techniczne, praca-technika i technika);</w:t>
            </w:r>
          </w:p>
          <w:p w:rsidRPr="001D3DE0" w:rsidR="00961888" w:rsidP="00961888" w:rsidRDefault="00961888" w14:paraId="199B09B4" w14:textId="77777777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jakie cele stawiano przed wychowaniem technicznym w czasie rozwoju szkoły;</w:t>
            </w:r>
          </w:p>
          <w:p w:rsidRPr="001D3DE0" w:rsidR="0085747A" w:rsidP="00961888" w:rsidRDefault="00961888" w14:paraId="78255B5B" w14:textId="6BCFF2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649" w:hanging="280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przykłady materiałów metodycznych sprzed kilkudziesięciu lat.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1D3DE0" w:rsidR="00961888" w:rsidP="00961888" w:rsidRDefault="00961888" w14:paraId="3D62C8B9" w14:textId="3AFC510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8" w:hanging="348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Uzasadnienie modelu działalności technicznej jako modelowego układu treści kształcenia ogólnotechnicznego:</w:t>
            </w:r>
          </w:p>
          <w:p w:rsidRPr="001D3DE0" w:rsidR="00961888" w:rsidP="00961888" w:rsidRDefault="003C3704" w14:paraId="1BBF7832" w14:textId="1CF6669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model działalności technicznej człowieka;</w:t>
            </w:r>
          </w:p>
          <w:p w:rsidRPr="001D3DE0" w:rsidR="00402AA2" w:rsidP="00961888" w:rsidRDefault="00402AA2" w14:paraId="33CB059A" w14:textId="5AB48C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model działalności technicznej jako oś metodyczna edukacji technicznej;</w:t>
            </w:r>
          </w:p>
          <w:p w:rsidRPr="001D3DE0" w:rsidR="003C3704" w:rsidP="00402AA2" w:rsidRDefault="003C3704" w14:paraId="3573F1C8" w14:textId="5DAD5C1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układ treści kształcenia ogólnotechnicznego a model działalności technicznej</w:t>
            </w:r>
            <w:r w:rsidRPr="001D3DE0" w:rsidR="00402AA2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1D3DE0" w:rsidR="003C3704" w:rsidP="003C3704" w:rsidRDefault="00402AA2" w14:paraId="1596B524" w14:textId="586B0443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Edukacja</w:t>
            </w:r>
            <w:r w:rsidRPr="001D3DE0" w:rsidR="003C3704">
              <w:rPr>
                <w:rFonts w:ascii="Corbel" w:hAnsi="Corbel"/>
                <w:sz w:val="24"/>
                <w:szCs w:val="24"/>
              </w:rPr>
              <w:t xml:space="preserve"> techniczne w przedszkolu i klasach I-III</w:t>
            </w:r>
            <w:r w:rsidRPr="001D3DE0" w:rsidR="002B68A3">
              <w:rPr>
                <w:rFonts w:ascii="Corbel" w:hAnsi="Corbel"/>
                <w:sz w:val="24"/>
                <w:szCs w:val="24"/>
              </w:rPr>
              <w:t xml:space="preserve"> szkoły podstawowej</w:t>
            </w:r>
          </w:p>
          <w:p w:rsidRPr="001D3DE0" w:rsidR="003C3704" w:rsidP="00402AA2" w:rsidRDefault="003C3704" w14:paraId="16875DFB" w14:textId="663EE2FB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ugruntowanie pojęć: treść kształcenia, materiał nauczania, program nauczania;</w:t>
            </w:r>
          </w:p>
          <w:p w:rsidRPr="001D3DE0" w:rsidR="003C3704" w:rsidP="00402AA2" w:rsidRDefault="003C3704" w14:paraId="622D323C" w14:textId="7890B77D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 xml:space="preserve">analiza przykładowych programów nauczania </w:t>
            </w:r>
            <w:r w:rsidRPr="001D3DE0" w:rsidR="00402AA2">
              <w:rPr>
                <w:rFonts w:ascii="Corbel" w:hAnsi="Corbel"/>
                <w:sz w:val="24"/>
                <w:szCs w:val="24"/>
              </w:rPr>
              <w:t>edukacji technicznej</w:t>
            </w:r>
            <w:r w:rsidRPr="001D3DE0">
              <w:rPr>
                <w:rFonts w:ascii="Corbel" w:hAnsi="Corbel"/>
                <w:sz w:val="24"/>
                <w:szCs w:val="24"/>
              </w:rPr>
              <w:t xml:space="preserve"> w klasach I-III;</w:t>
            </w:r>
          </w:p>
          <w:p w:rsidRPr="001D3DE0" w:rsidR="003C3704" w:rsidP="00402AA2" w:rsidRDefault="003C3704" w14:paraId="7AED0FA5" w14:textId="77777777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analiza struktury metodycznej i merytorycznej jednostek metodycznych i tematycznych;</w:t>
            </w:r>
          </w:p>
          <w:p w:rsidRPr="001D3DE0" w:rsidR="0085747A" w:rsidP="00402AA2" w:rsidRDefault="003C3704" w14:paraId="33738C75" w14:textId="737E23B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649" w:hanging="289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psychologiczne podstawy uczenia się techniki w młodszym wieku szkolnym.</w:t>
            </w:r>
          </w:p>
        </w:tc>
      </w:tr>
      <w:tr w:rsidRPr="009C54AE" w:rsidR="002B68A3" w:rsidTr="00923D7D" w14:paraId="1006EFAF" w14:textId="77777777">
        <w:tc>
          <w:tcPr>
            <w:tcW w:w="9639" w:type="dxa"/>
          </w:tcPr>
          <w:p w:rsidRPr="001D3DE0" w:rsidR="002B68A3" w:rsidP="003C3704" w:rsidRDefault="002B68A3" w14:paraId="7A00E966" w14:textId="3DE50E71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Uwagi o planowaniu zajęć technicznych przedszkolu i klasach I-III szkoły podstawowej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50EC855" w14:textId="77777777">
        <w:tc>
          <w:tcPr>
            <w:tcW w:w="9639" w:type="dxa"/>
          </w:tcPr>
          <w:p w:rsidRPr="009C54AE" w:rsidR="0085747A" w:rsidP="009C54AE" w:rsidRDefault="0085747A" w14:paraId="195D22D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788AFB11" w14:textId="77777777">
        <w:tc>
          <w:tcPr>
            <w:tcW w:w="9639" w:type="dxa"/>
          </w:tcPr>
          <w:p w:rsidRPr="001D3DE0" w:rsidR="00961888" w:rsidP="00E3237E" w:rsidRDefault="00402AA2" w14:paraId="4D28BA8D" w14:textId="19157E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Edukacja techniczne</w:t>
            </w:r>
            <w:r w:rsidRPr="001D3DE0" w:rsidR="0096188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D3DE0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1D3DE0" w:rsidR="00961888">
              <w:rPr>
                <w:rFonts w:ascii="Corbel" w:hAnsi="Corbel"/>
                <w:sz w:val="24"/>
                <w:szCs w:val="24"/>
              </w:rPr>
              <w:t xml:space="preserve"> klasach I-III:</w:t>
            </w:r>
          </w:p>
          <w:p w:rsidRPr="001D3DE0" w:rsidR="00961888" w:rsidP="00E3237E" w:rsidRDefault="00961888" w14:paraId="2E898E90" w14:textId="542A829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 xml:space="preserve">analiza struktury metodycznej i merytorycznej jednostek metodycznych i tematycznych, psychologiczne podstawy uczenia się techniki w </w:t>
            </w:r>
            <w:r w:rsidRPr="001D3DE0" w:rsidR="00402AA2">
              <w:rPr>
                <w:rFonts w:ascii="Corbel" w:hAnsi="Corbel" w:cs="Arial"/>
                <w:sz w:val="24"/>
                <w:szCs w:val="24"/>
              </w:rPr>
              <w:t xml:space="preserve">przedszkolu i </w:t>
            </w:r>
            <w:r w:rsidRPr="001D3DE0">
              <w:rPr>
                <w:rFonts w:ascii="Corbel" w:hAnsi="Corbel" w:cs="Arial"/>
                <w:sz w:val="24"/>
                <w:szCs w:val="24"/>
              </w:rPr>
              <w:t>klasach I-III</w:t>
            </w:r>
            <w:r w:rsidRPr="001D3DE0" w:rsidR="00402AA2">
              <w:rPr>
                <w:rFonts w:ascii="Corbel" w:hAnsi="Corbel" w:cs="Arial"/>
                <w:sz w:val="24"/>
                <w:szCs w:val="24"/>
              </w:rPr>
              <w:t>;</w:t>
            </w:r>
          </w:p>
          <w:p w:rsidRPr="001D3DE0" w:rsidR="0085747A" w:rsidP="00E3237E" w:rsidRDefault="00402AA2" w14:paraId="43283521" w14:textId="4F03600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psychologiczne podstawy uczenia się techniki w klasach I-III.</w:t>
            </w:r>
          </w:p>
        </w:tc>
      </w:tr>
      <w:tr w:rsidRPr="009C54AE" w:rsidR="0085747A" w:rsidTr="00923D7D" w14:paraId="42761B51" w14:textId="77777777">
        <w:tc>
          <w:tcPr>
            <w:tcW w:w="9639" w:type="dxa"/>
          </w:tcPr>
          <w:p w:rsidRPr="001D3DE0" w:rsidR="00402AA2" w:rsidP="00E3237E" w:rsidRDefault="00402AA2" w14:paraId="2D880E8D" w14:textId="4D91D18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rozpoznawcze i projektowe prowadzone przez uczniów w klasach I-III:</w:t>
            </w:r>
          </w:p>
          <w:p w:rsidRPr="001D3DE0" w:rsidR="00402AA2" w:rsidP="00E3237E" w:rsidRDefault="00402AA2" w14:paraId="57A2F9AF" w14:textId="21579087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rozpoznawania środowiska technicznego przez dzieci w młodszym wieku szkolnym;</w:t>
            </w:r>
          </w:p>
          <w:p w:rsidRPr="001D3DE0" w:rsidR="0085747A" w:rsidP="00E3237E" w:rsidRDefault="00402AA2" w14:paraId="06CEB157" w14:textId="301FD225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projektowanie zmian w środowisku technicznym (np. papierowe samoloty – kształt skrzydeł, a przeznaczenie samolotu).</w:t>
            </w:r>
          </w:p>
        </w:tc>
      </w:tr>
      <w:tr w:rsidRPr="009C54AE" w:rsidR="0085747A" w:rsidTr="00923D7D" w14:paraId="2BE21B37" w14:textId="77777777">
        <w:tc>
          <w:tcPr>
            <w:tcW w:w="9639" w:type="dxa"/>
          </w:tcPr>
          <w:p w:rsidRPr="001D3DE0" w:rsidR="00402AA2" w:rsidP="00E3237E" w:rsidRDefault="00402AA2" w14:paraId="42C5E43E" w14:textId="4A8F32E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konstrukcyjne prowadzone przez uczniów w klasach I-III:</w:t>
            </w:r>
          </w:p>
          <w:p w:rsidRPr="001D3DE0" w:rsidR="00402AA2" w:rsidP="00E3237E" w:rsidRDefault="00402AA2" w14:paraId="3CD20327" w14:textId="184CDDAB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konstruowanie techniczne ( np. konstruowanie silników odrzutowych);</w:t>
            </w:r>
          </w:p>
          <w:p w:rsidRPr="001D3DE0" w:rsidR="0085747A" w:rsidP="00E3237E" w:rsidRDefault="00402AA2" w14:paraId="4802BB8E" w14:textId="2A03D71C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metody konstruowania – jak zbudować wytrzymałą konstrukcję (badanie właściwości materiałów).</w:t>
            </w:r>
          </w:p>
        </w:tc>
      </w:tr>
      <w:tr w:rsidRPr="009C54AE" w:rsidR="00402AA2" w:rsidTr="00923D7D" w14:paraId="161FCF85" w14:textId="77777777">
        <w:tc>
          <w:tcPr>
            <w:tcW w:w="9639" w:type="dxa"/>
          </w:tcPr>
          <w:p w:rsidRPr="001D3DE0" w:rsidR="00E3237E" w:rsidP="00E3237E" w:rsidRDefault="00E3237E" w14:paraId="522B1F6A" w14:textId="6C611B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planowania pracy i działania wytwórcze prowadzone przez uczniów w klasach I-III:</w:t>
            </w:r>
          </w:p>
          <w:p w:rsidRPr="001D3DE0" w:rsidR="00E3237E" w:rsidP="00E3237E" w:rsidRDefault="00E3237E" w14:paraId="5B6111ED" w14:textId="2937F946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planowanie pracy: formy organizacji działań (np. jak zrobić taki sam film animowany dla wszystkich uczniów w klasie);</w:t>
            </w:r>
          </w:p>
          <w:p w:rsidRPr="001D3DE0" w:rsidR="00402AA2" w:rsidP="00E3237E" w:rsidRDefault="00E3237E" w14:paraId="03DED1B5" w14:textId="359C644F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metody planowania pracy: podział działań technicznych na operacje, czynności; przewidywanie czasu trwania działań.</w:t>
            </w:r>
          </w:p>
        </w:tc>
      </w:tr>
      <w:tr w:rsidRPr="009C54AE" w:rsidR="00402AA2" w:rsidTr="00923D7D" w14:paraId="686AFE1D" w14:textId="77777777">
        <w:tc>
          <w:tcPr>
            <w:tcW w:w="9639" w:type="dxa"/>
          </w:tcPr>
          <w:p w:rsidRPr="001D3DE0" w:rsidR="00E3237E" w:rsidP="00E3237E" w:rsidRDefault="00E3237E" w14:paraId="336699F6" w14:textId="553565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eksploatacyjne prowadzone przez uczniów w klasach I-III:</w:t>
            </w:r>
          </w:p>
          <w:p w:rsidRPr="001D3DE0" w:rsidR="00E3237E" w:rsidP="00E3237E" w:rsidRDefault="00E3237E" w14:paraId="022D51E8" w14:textId="22A06D3F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jak bezpiecznie korzystać z urządzeń technicznych;</w:t>
            </w:r>
          </w:p>
          <w:p w:rsidRPr="001D3DE0" w:rsidR="00402AA2" w:rsidP="00E3237E" w:rsidRDefault="00E3237E" w14:paraId="18CF6BE5" w14:textId="28574F69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metody zabezpieczania materiałów konstrukcyjnych (np. zabezpieczanie metalu przed korozją, zabezpieczanie papieru przed wodą).</w:t>
            </w:r>
          </w:p>
        </w:tc>
      </w:tr>
      <w:tr w:rsidRPr="009C54AE" w:rsidR="00E3237E" w:rsidTr="00923D7D" w14:paraId="2845B150" w14:textId="77777777">
        <w:tc>
          <w:tcPr>
            <w:tcW w:w="9639" w:type="dxa"/>
          </w:tcPr>
          <w:p w:rsidRPr="001D3DE0" w:rsidR="00E3237E" w:rsidP="00E3237E" w:rsidRDefault="00E3237E" w14:paraId="6620E508" w14:textId="29468FC9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związane z usuwaniem ujemnych skutków działalności technicznej  prowadzone przez uczniów w klasach I - III:</w:t>
            </w:r>
          </w:p>
          <w:p w:rsidRPr="001D3DE0" w:rsidR="00E3237E" w:rsidP="00E3237E" w:rsidRDefault="00E3237E" w14:paraId="16FF5533" w14:textId="6784057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co zrobić ze zużytymi lub uszkodzonymi urządzeniami;</w:t>
            </w:r>
          </w:p>
          <w:p w:rsidRPr="001D3DE0" w:rsidR="00E3237E" w:rsidP="00E3237E" w:rsidRDefault="00E3237E" w14:paraId="5C745194" w14:textId="5E50D06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wyroby ekologiczne;</w:t>
            </w:r>
          </w:p>
          <w:p w:rsidRPr="001D3DE0" w:rsidR="00E3237E" w:rsidP="00E3237E" w:rsidRDefault="00E3237E" w14:paraId="40CA3450" w14:textId="7D7E5F2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recykling.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4F30D2E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1F18B7D3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Pr="001F6238" w:rsidR="00153C41" w:rsidP="009C54AE" w:rsidRDefault="00153C41" w14:paraId="1250D872" w14:textId="015B79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Pr="001F6238" w:rsidR="00153C41" w:rsidP="009C54AE" w:rsidRDefault="00153C41" w14:paraId="428C4922" w14:textId="4F9F9A0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F6238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(praktyczny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1205A6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1205A6" w:rsidTr="001205A6" w14:paraId="4FFC276C" w14:textId="77777777">
        <w:tc>
          <w:tcPr>
            <w:tcW w:w="1962" w:type="dxa"/>
          </w:tcPr>
          <w:p w:rsidRPr="00F714DE" w:rsidR="001205A6" w:rsidP="001205A6" w:rsidRDefault="00F714DE" w14:paraId="1562D6DD" w14:textId="34B838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 w:rsidR="001205A6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Pr="001D3DE0" w:rsidR="001205A6" w:rsidP="001D3DE0" w:rsidRDefault="00F714DE" w14:paraId="0BD99DDA" w14:textId="21C4D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36896533" w14:textId="5A98A4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205A6" w:rsidTr="001205A6" w14:paraId="106C9F54" w14:textId="77777777">
        <w:tc>
          <w:tcPr>
            <w:tcW w:w="1962" w:type="dxa"/>
          </w:tcPr>
          <w:p w:rsidRPr="00F714DE" w:rsidR="001205A6" w:rsidP="001205A6" w:rsidRDefault="001205A6" w14:paraId="178148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1D3DE0" w:rsidR="001205A6" w:rsidP="001D3DE0" w:rsidRDefault="00F714DE" w14:paraId="55C84B44" w14:textId="04EA8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7FFC62F0" w14:textId="712D1B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205A6" w:rsidTr="001205A6" w14:paraId="4C1CACF9" w14:textId="77777777">
        <w:tc>
          <w:tcPr>
            <w:tcW w:w="1962" w:type="dxa"/>
          </w:tcPr>
          <w:p w:rsidRPr="00F714DE" w:rsidR="001205A6" w:rsidP="001205A6" w:rsidRDefault="001205A6" w14:paraId="461DF6AC" w14:textId="1D1182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1D3DE0" w:rsidR="001205A6" w:rsidP="001D3DE0" w:rsidRDefault="00F714DE" w14:paraId="068CF20A" w14:textId="48127A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682E1D08" w14:textId="2B1DDB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3A7DFB7C" w14:textId="77777777">
        <w:tc>
          <w:tcPr>
            <w:tcW w:w="1962" w:type="dxa"/>
          </w:tcPr>
          <w:p w:rsidRPr="00F714DE" w:rsidR="001205A6" w:rsidP="001205A6" w:rsidRDefault="001205A6" w14:paraId="4A0F4C06" w14:textId="17A73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1D3DE0" w:rsidR="001205A6" w:rsidP="001D3DE0" w:rsidRDefault="00F714DE" w14:paraId="47E4581F" w14:textId="78C675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1E158437" w14:textId="45FC7A0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2B93B266" w14:textId="77777777">
        <w:tc>
          <w:tcPr>
            <w:tcW w:w="1962" w:type="dxa"/>
          </w:tcPr>
          <w:p w:rsidRPr="00F714DE" w:rsidR="001205A6" w:rsidP="001205A6" w:rsidRDefault="001205A6" w14:paraId="06460CB5" w14:textId="40DBC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1D3DE0" w:rsidR="001205A6" w:rsidP="001D3DE0" w:rsidRDefault="00F714DE" w14:paraId="486224D0" w14:textId="53C029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782B2E14" w14:textId="63DDFC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68EFE869" w14:textId="77777777">
        <w:tc>
          <w:tcPr>
            <w:tcW w:w="1962" w:type="dxa"/>
          </w:tcPr>
          <w:p w:rsidRPr="00F714DE" w:rsidR="001205A6" w:rsidP="001205A6" w:rsidRDefault="001205A6" w14:paraId="071EA3DD" w14:textId="139B36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1D3DE0" w:rsidR="001205A6" w:rsidP="001D3DE0" w:rsidRDefault="00F714DE" w14:paraId="3D811AF8" w14:textId="7CE76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1CF47317" w14:textId="3739EB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73744C44" w14:textId="77777777">
        <w:tc>
          <w:tcPr>
            <w:tcW w:w="1962" w:type="dxa"/>
          </w:tcPr>
          <w:p w:rsidRPr="00F714DE" w:rsidR="001205A6" w:rsidP="001205A6" w:rsidRDefault="001205A6" w14:paraId="562250A1" w14:textId="07DB9E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1D3DE0" w:rsidR="001205A6" w:rsidP="001D3DE0" w:rsidRDefault="00F714DE" w14:paraId="7D7C19D6" w14:textId="084532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1CF80F6B" w14:textId="5397AF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205A6" w:rsidTr="001205A6" w14:paraId="340D397E" w14:textId="77777777">
        <w:tc>
          <w:tcPr>
            <w:tcW w:w="1962" w:type="dxa"/>
          </w:tcPr>
          <w:p w:rsidRPr="00F714DE" w:rsidR="001205A6" w:rsidP="001205A6" w:rsidRDefault="001205A6" w14:paraId="48374306" w14:textId="1388F1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1D3DE0" w:rsidR="001205A6" w:rsidP="001D3DE0" w:rsidRDefault="00F714DE" w14:paraId="0B132183" w14:textId="378CEA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77F95A61" w14:textId="2A7F1E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F714DE" w:rsidTr="001205A6" w14:paraId="38912136" w14:textId="77777777">
        <w:tc>
          <w:tcPr>
            <w:tcW w:w="1962" w:type="dxa"/>
          </w:tcPr>
          <w:p w:rsidRPr="00F714DE" w:rsidR="00F714DE" w:rsidP="001205A6" w:rsidRDefault="00F714DE" w14:paraId="644E2873" w14:textId="1EFCCD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1D3DE0" w:rsidR="00F714DE" w:rsidP="001D3DE0" w:rsidRDefault="00F714DE" w14:paraId="2572BC44" w14:textId="2B7756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F714DE" w:rsidP="001D3DE0" w:rsidRDefault="00C146F2" w14:paraId="3DAD332D" w14:textId="3E5416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="000B5E5F" w:rsidP="009C54AE" w:rsidRDefault="000B5E5F" w14:paraId="338422BA" w14:textId="7582C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="000B5E5F" w:rsidP="00F714DE" w:rsidRDefault="00F714DE" w14:paraId="34A911D3" w14:textId="6ECFEAE2">
            <w:pPr>
              <w:pStyle w:val="Punktygwne"/>
              <w:numPr>
                <w:ilvl w:val="0"/>
                <w:numId w:val="18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smallCaps w:val="0"/>
              </w:rPr>
              <w:t xml:space="preserve"> (konspekt lekcji).</w:t>
            </w:r>
          </w:p>
          <w:p w:rsidRPr="009C54AE" w:rsidR="0085747A" w:rsidP="009C54AE" w:rsidRDefault="000B5E5F" w14:paraId="4A1F0840" w14:textId="4EDA9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0B5E5F" w:rsidR="0085747A" w:rsidP="009C54AE" w:rsidRDefault="000B5E5F" w14:paraId="5942C489" w14:textId="3972E2A1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Corbel" w:hAnsi="Corbel"/>
              </w:rPr>
            </w:pPr>
            <w:r w:rsidRPr="009D4ED4">
              <w:rPr>
                <w:rFonts w:ascii="Corbel" w:hAnsi="Corbel"/>
              </w:rPr>
              <w:t>opra</w:t>
            </w:r>
            <w:r>
              <w:rPr>
                <w:rFonts w:ascii="Corbel" w:hAnsi="Corbel"/>
              </w:rPr>
              <w:t xml:space="preserve">cowanie projektów dydaktycznych na zadany temat </w:t>
            </w:r>
            <w:r w:rsidR="00F714DE">
              <w:rPr>
                <w:rFonts w:ascii="Corbel" w:hAnsi="Corbel"/>
              </w:rPr>
              <w:t>(</w:t>
            </w:r>
            <w:proofErr w:type="spellStart"/>
            <w:r>
              <w:rPr>
                <w:rFonts w:ascii="Corbel" w:hAnsi="Corbel"/>
              </w:rPr>
              <w:t>mikronauczanie</w:t>
            </w:r>
            <w:proofErr w:type="spellEnd"/>
            <w:r w:rsidR="00F714DE">
              <w:rPr>
                <w:rFonts w:ascii="Corbel" w:hAnsi="Corbel"/>
              </w:rPr>
              <w:t>).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1982F8C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1982F8C" w14:paraId="65D5206F" w14:textId="77777777">
        <w:tc>
          <w:tcPr>
            <w:tcW w:w="4962" w:type="dxa"/>
            <w:tcMar/>
          </w:tcPr>
          <w:p w:rsidRPr="009C54AE" w:rsidR="0085747A" w:rsidP="009C1331" w:rsidRDefault="00C61DC5" w14:paraId="73C4A9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0B5E5F" w:rsidRDefault="00436E58" w14:paraId="5AA778E0" w14:textId="6FAC37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Pr="009C54AE" w:rsidR="00C61DC5" w:rsidTr="41982F8C" w14:paraId="3AEF2982" w14:textId="77777777">
        <w:trPr>
          <w:trHeight w:val="495"/>
        </w:trPr>
        <w:tc>
          <w:tcPr>
            <w:tcW w:w="4962" w:type="dxa"/>
            <w:tcMar/>
          </w:tcPr>
          <w:p w:rsidRPr="009C54AE" w:rsidR="00C61DC5" w:rsidP="009C54AE" w:rsidRDefault="00C61DC5" w14:paraId="05C1FF6C" w14:textId="7B2969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1982F8C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1982F8C" w:rsidR="0045729E">
              <w:rPr>
                <w:rFonts w:ascii="Corbel" w:hAnsi="Corbel"/>
                <w:sz w:val="24"/>
                <w:szCs w:val="24"/>
              </w:rPr>
              <w:t xml:space="preserve"> akademickieg</w:t>
            </w:r>
            <w:r w:rsidRPr="41982F8C" w:rsidR="56B43119">
              <w:rPr>
                <w:rFonts w:ascii="Corbel" w:hAnsi="Corbel"/>
                <w:sz w:val="24"/>
                <w:szCs w:val="24"/>
              </w:rPr>
              <w:t>o</w:t>
            </w:r>
          </w:p>
        </w:tc>
        <w:tc>
          <w:tcPr>
            <w:tcW w:w="4677" w:type="dxa"/>
            <w:tcMar/>
          </w:tcPr>
          <w:p w:rsidRPr="009C54AE" w:rsidR="00C61DC5" w:rsidP="000B5E5F" w:rsidRDefault="00C070CA" w14:paraId="7E7072C0" w14:textId="4948CA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5326903" w:rsidR="614CBFA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41982F8C" w14:paraId="1BA9975F" w14:textId="77777777">
        <w:tc>
          <w:tcPr>
            <w:tcW w:w="4962" w:type="dxa"/>
            <w:tcMar/>
          </w:tcPr>
          <w:p w:rsidRPr="009C54AE" w:rsidR="0071620A" w:rsidP="009C54AE" w:rsidRDefault="00C61DC5" w14:paraId="041840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16FA4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0B5E5F" w:rsidRDefault="00C070CA" w14:paraId="230F43D2" w14:textId="7B410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5326903" w:rsidR="00C070CA">
              <w:rPr>
                <w:rFonts w:ascii="Corbel" w:hAnsi="Corbel"/>
                <w:sz w:val="24"/>
                <w:szCs w:val="24"/>
              </w:rPr>
              <w:t>5</w:t>
            </w:r>
            <w:r w:rsidRPr="55326903" w:rsidR="591B105B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Pr="009C54AE" w:rsidR="0085747A" w:rsidTr="41982F8C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0D56ACB3" w14:textId="7053E5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41982F8C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6063D3BA" w14:textId="7812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67DF81D3" w14:textId="77777777">
        <w:trPr>
          <w:trHeight w:val="397"/>
        </w:trPr>
        <w:tc>
          <w:tcPr>
            <w:tcW w:w="7513" w:type="dxa"/>
          </w:tcPr>
          <w:p w:rsidRPr="00112129" w:rsidR="0085747A" w:rsidP="00112129" w:rsidRDefault="0085747A" w14:paraId="64A4C7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21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12129" w:rsidR="000B5E5F" w:rsidP="00112129" w:rsidRDefault="000B5E5F" w14:paraId="208259E4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1, Warszawa: Wydawnictwo Nowa Era, 2011.</w:t>
            </w:r>
          </w:p>
          <w:p w:rsidRPr="00112129" w:rsidR="000B5E5F" w:rsidP="00112129" w:rsidRDefault="000B5E5F" w14:paraId="43BF3E65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2, Warszawa: Wydawnictwo Nowa Era, 2011.</w:t>
            </w:r>
          </w:p>
          <w:p w:rsidRPr="00112129" w:rsidR="000B5E5F" w:rsidP="00112129" w:rsidRDefault="000B5E5F" w14:paraId="1AC975DF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3, Warszawa: Wydawnictwo Nowa Era, 2011.</w:t>
            </w:r>
          </w:p>
          <w:p w:rsidRPr="00112129" w:rsidR="000B5E5F" w:rsidP="00112129" w:rsidRDefault="000B5E5F" w14:paraId="3DBBA2EF" w14:textId="1AB381BA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4, Warszawa: Wydawnictwo Nowa Era, 2011.</w:t>
            </w:r>
          </w:p>
          <w:p w:rsidRPr="00112129" w:rsidR="000B5E5F" w:rsidP="00112129" w:rsidRDefault="000B5E5F" w14:paraId="56070F37" w14:textId="59EDBB8B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/>
                <w:sz w:val="24"/>
                <w:szCs w:val="24"/>
              </w:rPr>
              <w:t xml:space="preserve"> W.: Modelowanie podręczników techniki-informatyki. Wyd. UR, Rzeszów 2006.</w:t>
            </w:r>
          </w:p>
        </w:tc>
      </w:tr>
      <w:tr w:rsidRPr="00EB07E1" w:rsidR="0085747A" w:rsidTr="0071620A" w14:paraId="6981F2E0" w14:textId="77777777">
        <w:trPr>
          <w:trHeight w:val="397"/>
        </w:trPr>
        <w:tc>
          <w:tcPr>
            <w:tcW w:w="7513" w:type="dxa"/>
          </w:tcPr>
          <w:p w:rsidRPr="00112129" w:rsidR="0085747A" w:rsidP="00112129" w:rsidRDefault="0085747A" w14:paraId="51537F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21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12129" w:rsidR="000B5E5F" w:rsidP="00112129" w:rsidRDefault="000B5E5F" w14:paraId="0B47ED9E" w14:textId="77777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Podstawa programowa wychowania przedszkolnego i kształcenia ogólnego dla szkoły podstawowej. DZIENNIK USTAW RZECZYPOSPOLITEJ POLSKIEJ Warszawa, z dnia 24 lutego 2017 r., poz. 356, Rozporządzenie Ministra Edukacji Narodowej z dnia 14 lutego 2017, lub nowsze</w:t>
            </w:r>
          </w:p>
          <w:p w:rsidRPr="00112129" w:rsidR="000B5E5F" w:rsidP="00112129" w:rsidRDefault="000B5E5F" w14:paraId="617379CC" w14:textId="05B706A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 xml:space="preserve">Podstawa programowa wychowania przedszkolnego i kształcenia ogólnego dla szkoły podstawowej z komentarzem. Wychowanie przedszkolne i edukacja wczesnoszkolna. </w:t>
            </w:r>
            <w:hyperlink w:history="1" r:id="rId8">
              <w:r w:rsidRPr="0011212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https://www.ore.edu.pl/wp-</w:t>
              </w:r>
              <w:r w:rsidRPr="0011212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content/uploads/2017/05/wychowanie-przedszkolne-i-edukacja-wczesnoszkolna.-pp-z-komentarzem.pdf</w:t>
              </w:r>
            </w:hyperlink>
            <w:r w:rsidRPr="00112129">
              <w:rPr>
                <w:rFonts w:ascii="Corbel" w:hAnsi="Corbel"/>
                <w:sz w:val="24"/>
                <w:szCs w:val="24"/>
              </w:rPr>
              <w:t xml:space="preserve"> (</w:t>
            </w:r>
            <w:r w:rsidRPr="00112129" w:rsidR="00EB07E1">
              <w:rPr>
                <w:rFonts w:ascii="Corbel" w:hAnsi="Corbel"/>
                <w:sz w:val="24"/>
                <w:szCs w:val="24"/>
              </w:rPr>
              <w:t>23</w:t>
            </w:r>
            <w:r w:rsidRPr="00112129">
              <w:rPr>
                <w:rFonts w:ascii="Corbel" w:hAnsi="Corbel"/>
                <w:sz w:val="24"/>
                <w:szCs w:val="24"/>
              </w:rPr>
              <w:t>.</w:t>
            </w:r>
            <w:r w:rsidRPr="00112129" w:rsidR="00EB07E1">
              <w:rPr>
                <w:rFonts w:ascii="Corbel" w:hAnsi="Corbel"/>
                <w:sz w:val="24"/>
                <w:szCs w:val="24"/>
              </w:rPr>
              <w:t>10</w:t>
            </w:r>
            <w:r w:rsidRPr="00112129">
              <w:rPr>
                <w:rFonts w:ascii="Corbel" w:hAnsi="Corbel"/>
                <w:sz w:val="24"/>
                <w:szCs w:val="24"/>
              </w:rPr>
              <w:t>.2019)</w:t>
            </w:r>
          </w:p>
          <w:p w:rsidRPr="00112129" w:rsidR="000B5E5F" w:rsidP="00112129" w:rsidRDefault="000B5E5F" w14:paraId="2614782E" w14:textId="06B285D1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/>
                <w:sz w:val="24"/>
                <w:szCs w:val="24"/>
              </w:rPr>
              <w:t xml:space="preserve"> W.: Zestaw rocznych planów pracy dydaktycznej dla nauczycieli techniki-informatyki w szkole podstawowej oraz gimnazjum. Rzeszów 2000.</w:t>
            </w:r>
          </w:p>
          <w:p w:rsidRPr="00112129" w:rsidR="00EB07E1" w:rsidP="00112129" w:rsidRDefault="00EB07E1" w14:paraId="09C446D2" w14:textId="60629366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Amos-</w:t>
            </w:r>
            <w:r w:rsidRPr="00112129" w:rsidR="001A5CAB">
              <w:rPr>
                <w:rFonts w:ascii="Corbel" w:hAnsi="Corbel"/>
                <w:sz w:val="24"/>
                <w:szCs w:val="24"/>
              </w:rPr>
              <w:t>J</w:t>
            </w:r>
            <w:r w:rsidRPr="00112129">
              <w:rPr>
                <w:rFonts w:ascii="Corbel" w:hAnsi="Corbel"/>
                <w:sz w:val="24"/>
                <w:szCs w:val="24"/>
              </w:rPr>
              <w:t>elinek J.: Dziecko konstruktorem, rozwijanie zadatków uzdolnień technicznych u dzieci przedszkolnych i uczniów klas I-III.</w:t>
            </w:r>
          </w:p>
          <w:p w:rsidRPr="00112129" w:rsidR="000B5E5F" w:rsidP="00112129" w:rsidRDefault="00EB07E1" w14:paraId="04847B7C" w14:textId="131541CC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 w:cs="Calibri"/>
                <w:sz w:val="24"/>
                <w:szCs w:val="24"/>
              </w:rPr>
              <w:t xml:space="preserve">Kraszewski K., </w:t>
            </w:r>
            <w:r w:rsidRPr="00112129">
              <w:rPr>
                <w:rFonts w:ascii="Corbel" w:hAnsi="Corbel" w:cs="Calibri"/>
                <w:i/>
                <w:sz w:val="24"/>
                <w:szCs w:val="24"/>
              </w:rPr>
              <w:t>Podstawy edukacji ogólnotechnicznej w młodszym wieku szkolnym</w:t>
            </w:r>
            <w:r w:rsidRPr="00112129">
              <w:rPr>
                <w:rFonts w:ascii="Corbel" w:hAnsi="Corbel" w:cs="Calibri"/>
                <w:sz w:val="24"/>
                <w:szCs w:val="24"/>
              </w:rPr>
              <w:t>. Wyd. AP, Kraków 2001.</w:t>
            </w:r>
          </w:p>
        </w:tc>
      </w:tr>
    </w:tbl>
    <w:p w:rsidRPr="00EB07E1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E35" w:rsidP="00C16ABF" w:rsidRDefault="00AF6E35" w14:paraId="543ACD8F" w14:textId="77777777">
      <w:pPr>
        <w:spacing w:after="0" w:line="240" w:lineRule="auto"/>
      </w:pPr>
      <w:r>
        <w:separator/>
      </w:r>
    </w:p>
  </w:endnote>
  <w:endnote w:type="continuationSeparator" w:id="0">
    <w:p w:rsidR="00AF6E35" w:rsidP="00C16ABF" w:rsidRDefault="00AF6E35" w14:paraId="0B005E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E35" w:rsidP="00C16ABF" w:rsidRDefault="00AF6E35" w14:paraId="3095336F" w14:textId="77777777">
      <w:pPr>
        <w:spacing w:after="0" w:line="240" w:lineRule="auto"/>
      </w:pPr>
      <w:r>
        <w:separator/>
      </w:r>
    </w:p>
  </w:footnote>
  <w:footnote w:type="continuationSeparator" w:id="0">
    <w:p w:rsidR="00AF6E35" w:rsidP="00C16ABF" w:rsidRDefault="00AF6E35" w14:paraId="29AD659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E77B5"/>
    <w:multiLevelType w:val="hybridMultilevel"/>
    <w:tmpl w:val="5706ED6C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47466"/>
    <w:multiLevelType w:val="hybridMultilevel"/>
    <w:tmpl w:val="E152B792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A42583"/>
    <w:multiLevelType w:val="hybridMultilevel"/>
    <w:tmpl w:val="7DFA65B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C1780D"/>
    <w:multiLevelType w:val="hybridMultilevel"/>
    <w:tmpl w:val="DC3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6441F2"/>
    <w:multiLevelType w:val="hybridMultilevel"/>
    <w:tmpl w:val="44B2EA80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537A1A"/>
    <w:multiLevelType w:val="hybridMultilevel"/>
    <w:tmpl w:val="B4DA7F74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334059"/>
    <w:multiLevelType w:val="hybridMultilevel"/>
    <w:tmpl w:val="7C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B40EF6"/>
    <w:multiLevelType w:val="hybridMultilevel"/>
    <w:tmpl w:val="089C89CA"/>
    <w:lvl w:ilvl="0" w:tplc="489E3FDC">
      <w:start w:val="1"/>
      <w:numFmt w:val="bullet"/>
      <w:lvlText w:val=""/>
      <w:lvlJc w:val="left"/>
      <w:pPr>
        <w:ind w:left="103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hint="default" w:ascii="Wingdings" w:hAnsi="Wingdings"/>
      </w:rPr>
    </w:lvl>
  </w:abstractNum>
  <w:abstractNum w:abstractNumId="10" w15:restartNumberingAfterBreak="0">
    <w:nsid w:val="27871097"/>
    <w:multiLevelType w:val="hybridMultilevel"/>
    <w:tmpl w:val="5BE6F108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4765255F"/>
    <w:multiLevelType w:val="hybridMultilevel"/>
    <w:tmpl w:val="F8AEC2D8"/>
    <w:lvl w:ilvl="0" w:tplc="489E3FDC">
      <w:start w:val="1"/>
      <w:numFmt w:val="bullet"/>
      <w:lvlText w:val=""/>
      <w:lvlJc w:val="left"/>
      <w:pPr>
        <w:ind w:left="117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2" w15:restartNumberingAfterBreak="0">
    <w:nsid w:val="524C6823"/>
    <w:multiLevelType w:val="hybridMultilevel"/>
    <w:tmpl w:val="B8D0B890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966B6"/>
    <w:multiLevelType w:val="hybridMultilevel"/>
    <w:tmpl w:val="3CC01D6C"/>
    <w:lvl w:ilvl="0" w:tplc="9E4C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C4F4E"/>
    <w:multiLevelType w:val="hybridMultilevel"/>
    <w:tmpl w:val="2CF28AD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853A2"/>
    <w:multiLevelType w:val="hybridMultilevel"/>
    <w:tmpl w:val="2BAC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076CA"/>
    <w:multiLevelType w:val="hybridMultilevel"/>
    <w:tmpl w:val="B0263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57270"/>
    <w:multiLevelType w:val="hybridMultilevel"/>
    <w:tmpl w:val="045EE496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6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6">
    <w:abstractNumId w:val="14"/>
  </w:num>
  <w:num w:numId="7">
    <w:abstractNumId w:val="17"/>
  </w:num>
  <w:num w:numId="8">
    <w:abstractNumId w:val="12"/>
  </w:num>
  <w:num w:numId="9">
    <w:abstractNumId w:val="13"/>
  </w:num>
  <w:num w:numId="10">
    <w:abstractNumId w:val="2"/>
  </w:num>
  <w:num w:numId="11">
    <w:abstractNumId w:val="11"/>
  </w:num>
  <w:num w:numId="12">
    <w:abstractNumId w:val="5"/>
  </w:num>
  <w:num w:numId="13">
    <w:abstractNumId w:val="10"/>
  </w:num>
  <w:num w:numId="14">
    <w:abstractNumId w:val="6"/>
  </w:num>
  <w:num w:numId="15">
    <w:abstractNumId w:val="1"/>
  </w:num>
  <w:num w:numId="16">
    <w:abstractNumId w:val="4"/>
  </w:num>
  <w:num w:numId="17">
    <w:abstractNumId w:val="15"/>
  </w:num>
  <w:num w:numId="18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E5F"/>
    <w:rsid w:val="000D04B0"/>
    <w:rsid w:val="000F1C57"/>
    <w:rsid w:val="000F5615"/>
    <w:rsid w:val="00112129"/>
    <w:rsid w:val="00117C42"/>
    <w:rsid w:val="001205A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5CAB"/>
    <w:rsid w:val="001A70D2"/>
    <w:rsid w:val="001D3DE0"/>
    <w:rsid w:val="001D657B"/>
    <w:rsid w:val="001D7B54"/>
    <w:rsid w:val="001E0209"/>
    <w:rsid w:val="001F2CA2"/>
    <w:rsid w:val="001F49DD"/>
    <w:rsid w:val="001F6238"/>
    <w:rsid w:val="002144C0"/>
    <w:rsid w:val="0022477D"/>
    <w:rsid w:val="002278A9"/>
    <w:rsid w:val="002336F9"/>
    <w:rsid w:val="0024028F"/>
    <w:rsid w:val="00240F6B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A3"/>
    <w:rsid w:val="002C1F06"/>
    <w:rsid w:val="002D3375"/>
    <w:rsid w:val="002D5395"/>
    <w:rsid w:val="002D6BD9"/>
    <w:rsid w:val="002D73D4"/>
    <w:rsid w:val="002E5C56"/>
    <w:rsid w:val="002F02A3"/>
    <w:rsid w:val="002F4ABE"/>
    <w:rsid w:val="003018BA"/>
    <w:rsid w:val="0030395F"/>
    <w:rsid w:val="00305C92"/>
    <w:rsid w:val="003151C5"/>
    <w:rsid w:val="00321A2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704"/>
    <w:rsid w:val="003D18A9"/>
    <w:rsid w:val="003D6CE2"/>
    <w:rsid w:val="003E1941"/>
    <w:rsid w:val="003E1D7F"/>
    <w:rsid w:val="003E2FE6"/>
    <w:rsid w:val="003E49D5"/>
    <w:rsid w:val="003F38C0"/>
    <w:rsid w:val="00402AA2"/>
    <w:rsid w:val="00414E3C"/>
    <w:rsid w:val="0042244A"/>
    <w:rsid w:val="0042745A"/>
    <w:rsid w:val="00431D5C"/>
    <w:rsid w:val="004362C6"/>
    <w:rsid w:val="00436E58"/>
    <w:rsid w:val="00437FA2"/>
    <w:rsid w:val="00445970"/>
    <w:rsid w:val="00452F9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82F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114C"/>
    <w:rsid w:val="00573EF9"/>
    <w:rsid w:val="00584E6A"/>
    <w:rsid w:val="0059484D"/>
    <w:rsid w:val="005A0855"/>
    <w:rsid w:val="005A3196"/>
    <w:rsid w:val="005C080F"/>
    <w:rsid w:val="005C55E5"/>
    <w:rsid w:val="005C696A"/>
    <w:rsid w:val="005D3EF9"/>
    <w:rsid w:val="005E6E85"/>
    <w:rsid w:val="005F11A8"/>
    <w:rsid w:val="005F31D2"/>
    <w:rsid w:val="005F3A3E"/>
    <w:rsid w:val="0061029B"/>
    <w:rsid w:val="00613C8D"/>
    <w:rsid w:val="00617230"/>
    <w:rsid w:val="00621CE1"/>
    <w:rsid w:val="00627FC9"/>
    <w:rsid w:val="00647FA8"/>
    <w:rsid w:val="00650C5F"/>
    <w:rsid w:val="00654934"/>
    <w:rsid w:val="006620D9"/>
    <w:rsid w:val="00671958"/>
    <w:rsid w:val="006745FE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89E"/>
    <w:rsid w:val="00745302"/>
    <w:rsid w:val="007461D6"/>
    <w:rsid w:val="00746EC8"/>
    <w:rsid w:val="00753F0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A06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12F"/>
    <w:rsid w:val="00916188"/>
    <w:rsid w:val="0092264E"/>
    <w:rsid w:val="00923D7D"/>
    <w:rsid w:val="00937B79"/>
    <w:rsid w:val="009508DF"/>
    <w:rsid w:val="00950DAC"/>
    <w:rsid w:val="00954A07"/>
    <w:rsid w:val="0096188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2F94"/>
    <w:rsid w:val="00A155EE"/>
    <w:rsid w:val="00A21E88"/>
    <w:rsid w:val="00A2245B"/>
    <w:rsid w:val="00A30110"/>
    <w:rsid w:val="00A36899"/>
    <w:rsid w:val="00A371F6"/>
    <w:rsid w:val="00A43BF6"/>
    <w:rsid w:val="00A53FA5"/>
    <w:rsid w:val="00A54817"/>
    <w:rsid w:val="00A601C8"/>
    <w:rsid w:val="00A603AE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C30"/>
    <w:rsid w:val="00AE5FCB"/>
    <w:rsid w:val="00AF2C1E"/>
    <w:rsid w:val="00AF6E3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128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0CA"/>
    <w:rsid w:val="00C131B5"/>
    <w:rsid w:val="00C146F2"/>
    <w:rsid w:val="00C16ABF"/>
    <w:rsid w:val="00C170AE"/>
    <w:rsid w:val="00C26CB7"/>
    <w:rsid w:val="00C324C1"/>
    <w:rsid w:val="00C36992"/>
    <w:rsid w:val="00C56036"/>
    <w:rsid w:val="00C61DC5"/>
    <w:rsid w:val="00C61FDE"/>
    <w:rsid w:val="00C67E92"/>
    <w:rsid w:val="00C70A26"/>
    <w:rsid w:val="00C766DF"/>
    <w:rsid w:val="00C81FE4"/>
    <w:rsid w:val="00C94B98"/>
    <w:rsid w:val="00CA2B96"/>
    <w:rsid w:val="00CA4E24"/>
    <w:rsid w:val="00CA5089"/>
    <w:rsid w:val="00CB42CB"/>
    <w:rsid w:val="00CD6897"/>
    <w:rsid w:val="00CE1AC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77B6"/>
    <w:rsid w:val="00DC7FCC"/>
    <w:rsid w:val="00DD708E"/>
    <w:rsid w:val="00DE09C0"/>
    <w:rsid w:val="00DE4A14"/>
    <w:rsid w:val="00DF320D"/>
    <w:rsid w:val="00DF71C8"/>
    <w:rsid w:val="00E129B8"/>
    <w:rsid w:val="00E21E7D"/>
    <w:rsid w:val="00E22FBC"/>
    <w:rsid w:val="00E23B3F"/>
    <w:rsid w:val="00E24BF5"/>
    <w:rsid w:val="00E25338"/>
    <w:rsid w:val="00E3237E"/>
    <w:rsid w:val="00E51E44"/>
    <w:rsid w:val="00E63348"/>
    <w:rsid w:val="00E77E88"/>
    <w:rsid w:val="00E8107D"/>
    <w:rsid w:val="00E960BB"/>
    <w:rsid w:val="00EA2074"/>
    <w:rsid w:val="00EA4832"/>
    <w:rsid w:val="00EA4E9D"/>
    <w:rsid w:val="00EB07E1"/>
    <w:rsid w:val="00EC4899"/>
    <w:rsid w:val="00ED03AB"/>
    <w:rsid w:val="00ED32D2"/>
    <w:rsid w:val="00ED6D8A"/>
    <w:rsid w:val="00EE32DE"/>
    <w:rsid w:val="00EE5457"/>
    <w:rsid w:val="00F00A3F"/>
    <w:rsid w:val="00F070AB"/>
    <w:rsid w:val="00F17567"/>
    <w:rsid w:val="00F27A7B"/>
    <w:rsid w:val="00F32A5E"/>
    <w:rsid w:val="00F526AF"/>
    <w:rsid w:val="00F617C3"/>
    <w:rsid w:val="00F7066B"/>
    <w:rsid w:val="00F714DE"/>
    <w:rsid w:val="00F83B28"/>
    <w:rsid w:val="00FA46E5"/>
    <w:rsid w:val="00FB7DBA"/>
    <w:rsid w:val="00FC1C25"/>
    <w:rsid w:val="00FC3F45"/>
    <w:rsid w:val="00FC7716"/>
    <w:rsid w:val="00FD503F"/>
    <w:rsid w:val="00FD7589"/>
    <w:rsid w:val="00FF016A"/>
    <w:rsid w:val="00FF1401"/>
    <w:rsid w:val="00FF5E7D"/>
    <w:rsid w:val="17304C1C"/>
    <w:rsid w:val="41982F8C"/>
    <w:rsid w:val="444DF46F"/>
    <w:rsid w:val="55326903"/>
    <w:rsid w:val="56B43119"/>
    <w:rsid w:val="591B105B"/>
    <w:rsid w:val="614CB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86BE2B2-1135-4002-9073-2DEE0271FA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61888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96188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ore.edu.pl/wp-content/uploads/2017/05/wychowanie-przedszkolne-i-edukacja-wczesnoszkolna.-pp-z-komentarzem.pdf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8FF038-1757-4EF3-8442-63DD6CDFC4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1A3FA7-83F0-4164-A93A-13AB8DCD50B4}"/>
</file>

<file path=customXml/itemProps3.xml><?xml version="1.0" encoding="utf-8"?>
<ds:datastoreItem xmlns:ds="http://schemas.openxmlformats.org/officeDocument/2006/customXml" ds:itemID="{8F66243C-AE82-4D50-9B60-4D06A59D1C69}"/>
</file>

<file path=customXml/itemProps4.xml><?xml version="1.0" encoding="utf-8"?>
<ds:datastoreItem xmlns:ds="http://schemas.openxmlformats.org/officeDocument/2006/customXml" ds:itemID="{37DFF0FE-E311-4973-ADB8-6DD30648F1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16</revision>
  <lastPrinted>2019-02-06T12:12:00.0000000Z</lastPrinted>
  <dcterms:created xsi:type="dcterms:W3CDTF">2019-11-28T09:20:00.0000000Z</dcterms:created>
  <dcterms:modified xsi:type="dcterms:W3CDTF">2026-03-13T14:26:53.5738057Z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